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501FEBF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89435D">
        <w:rPr>
          <w:b/>
          <w:noProof/>
          <w:sz w:val="24"/>
        </w:rPr>
        <w:t>4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RP-21</w:t>
      </w:r>
      <w:r w:rsidR="009E7BA7">
        <w:rPr>
          <w:b/>
          <w:noProof/>
          <w:sz w:val="24"/>
        </w:rPr>
        <w:t>3668</w:t>
      </w:r>
    </w:p>
    <w:p w14:paraId="67117624" w14:textId="76DEA743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 w:rsidR="0089435D">
        <w:rPr>
          <w:rFonts w:ascii="Arial" w:hAnsi="Arial" w:cs="Arial"/>
          <w:b/>
        </w:rPr>
        <w:t>Dec</w:t>
      </w:r>
      <w:r>
        <w:rPr>
          <w:rFonts w:ascii="Arial" w:hAnsi="Arial" w:cs="Arial"/>
          <w:b/>
        </w:rPr>
        <w:t xml:space="preserve"> </w:t>
      </w:r>
      <w:r w:rsidR="0089435D">
        <w:rPr>
          <w:rFonts w:ascii="Arial" w:hAnsi="Arial" w:cs="Arial"/>
          <w:b/>
        </w:rPr>
        <w:t>6</w:t>
      </w:r>
      <w:r w:rsidRPr="00AF3A2F">
        <w:rPr>
          <w:rFonts w:ascii="Arial" w:hAnsi="Arial" w:cs="Arial"/>
          <w:b/>
        </w:rPr>
        <w:t xml:space="preserve"> - </w:t>
      </w:r>
      <w:r w:rsidR="00DF086B">
        <w:rPr>
          <w:rFonts w:ascii="Arial" w:hAnsi="Arial" w:cs="Arial"/>
          <w:b/>
        </w:rPr>
        <w:t>1</w:t>
      </w:r>
      <w:r w:rsidR="008554FD">
        <w:rPr>
          <w:rFonts w:ascii="Arial" w:hAnsi="Arial" w:cs="Arial"/>
          <w:b/>
        </w:rPr>
        <w:t>7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</w:t>
      </w:r>
      <w:r w:rsidR="0089435D">
        <w:rPr>
          <w:b/>
          <w:noProof/>
          <w:sz w:val="24"/>
        </w:rPr>
        <w:t xml:space="preserve">            </w:t>
      </w:r>
      <w:r>
        <w:rPr>
          <w:b/>
          <w:noProof/>
          <w:sz w:val="24"/>
        </w:rPr>
        <w:t xml:space="preserve">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</w:t>
      </w:r>
      <w:r w:rsidR="008554FD">
        <w:rPr>
          <w:bCs/>
          <w:i/>
          <w:iCs/>
          <w:noProof/>
          <w:color w:val="4472C4"/>
          <w:sz w:val="24"/>
        </w:rPr>
        <w:t>1548</w:t>
      </w:r>
      <w:r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7384097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8554FD">
        <w:rPr>
          <w:rFonts w:ascii="Arial" w:eastAsia="Batang" w:hAnsi="Arial"/>
          <w:b/>
          <w:lang w:eastAsia="zh-CN"/>
        </w:rPr>
        <w:t>3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2.6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B2EE7">
        <w:t>NR_IAB_enh</w:t>
      </w:r>
      <w:proofErr w:type="spellEnd"/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481"/>
      <w:bookmarkStart w:id="2" w:name="_Hlk26854989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1481548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migration </w:t>
      </w:r>
      <w:r w:rsidR="00095091">
        <w:t xml:space="preserve">of the IAB-MT </w:t>
      </w:r>
      <w:r w:rsidR="0080198A">
        <w:t xml:space="preserve">only (i.e., no change of F1 termination point)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B9E0F63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proofErr w:type="gramStart"/>
      <w:r w:rsidR="003F4005">
        <w:rPr>
          <w:bCs/>
        </w:rPr>
        <w:t>routing</w:t>
      </w:r>
      <w:proofErr w:type="gramEnd"/>
      <w:r w:rsidR="003F4005">
        <w:rPr>
          <w:bCs/>
        </w:rPr>
        <w:t xml:space="preserve">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409481A8" w:rsidR="008F50CE" w:rsidRDefault="001F2CE5" w:rsidP="001B72A7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Specifications of enhancements</w:t>
      </w:r>
      <w:r w:rsidR="004249B1">
        <w:t xml:space="preserve"> </w:t>
      </w:r>
      <w:r w:rsidR="005C1FDD">
        <w:t xml:space="preserve">to </w:t>
      </w:r>
      <w:r w:rsidR="00095091">
        <w:t xml:space="preserve">LCG range, RLF indications, local </w:t>
      </w:r>
      <w:proofErr w:type="gramStart"/>
      <w:r w:rsidR="00095091">
        <w:t>rerouting</w:t>
      </w:r>
      <w:proofErr w:type="gramEnd"/>
      <w:r w:rsidR="00095091">
        <w:t xml:space="preserve"> and congestion mitigation</w:t>
      </w:r>
    </w:p>
    <w:bookmarkEnd w:id="2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1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r>
        <w:t>Specification of conformance testing requirements for Rel-17 enhancements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proofErr w:type="gramStart"/>
            <w:r w:rsidR="006B17DC" w:rsidRPr="008B764C">
              <w:rPr>
                <w:i/>
              </w:rPr>
              <w:t>e.g.</w:t>
            </w:r>
            <w:proofErr w:type="gramEnd"/>
            <w:r w:rsidR="006B17DC" w:rsidRPr="008B764C">
              <w:rPr>
                <w:i/>
              </w:rPr>
              <w:t xml:space="preserve"> rapporteur: </w:t>
            </w:r>
            <w:r w:rsidRPr="008B764C">
              <w:rPr>
                <w:i/>
              </w:rPr>
              <w:t>&lt;</w:t>
            </w:r>
            <w:proofErr w:type="spellStart"/>
            <w:r w:rsidRPr="008B764C">
              <w:rPr>
                <w:i/>
              </w:rPr>
              <w:t>FamilyName</w:t>
            </w:r>
            <w:proofErr w:type="spellEnd"/>
            <w:r w:rsidRPr="008B764C">
              <w:rPr>
                <w:i/>
              </w:rPr>
              <w:t>&gt;, &lt;</w:t>
            </w:r>
            <w:proofErr w:type="spellStart"/>
            <w:r w:rsidRPr="008B764C">
              <w:rPr>
                <w:i/>
              </w:rPr>
              <w:t>GivenName</w:t>
            </w:r>
            <w:proofErr w:type="spellEnd"/>
            <w:r w:rsidRPr="008B764C">
              <w:rPr>
                <w:i/>
              </w:rPr>
              <w:t>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1212296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1E873F0E" w:rsidR="0086058C" w:rsidRPr="008B764C" w:rsidRDefault="0086058C" w:rsidP="0086058C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458AC5BE" w:rsidR="0086058C" w:rsidRPr="008B764C" w:rsidRDefault="0086058C" w:rsidP="0086058C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21302493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4EF7E581" w:rsidR="0086058C" w:rsidRPr="008B764C" w:rsidRDefault="0086058C" w:rsidP="0086058C">
            <w:pPr>
              <w:spacing w:after="0"/>
              <w:rPr>
                <w:lang w:val="fr-FR"/>
              </w:rPr>
            </w:pP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172C785B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20120384" w:rsidR="00072ABA" w:rsidRPr="008B764C" w:rsidRDefault="00072ABA" w:rsidP="00072ABA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1B44A521" w:rsidR="00072ABA" w:rsidRPr="008B764C" w:rsidRDefault="00072ABA" w:rsidP="00D84354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337F9ABD" w:rsidR="00072ABA" w:rsidRPr="008B764C" w:rsidRDefault="00072ABA" w:rsidP="00072ABA">
            <w:pPr>
              <w:spacing w:after="0"/>
              <w:rPr>
                <w:lang w:val="fr-FR"/>
              </w:rPr>
            </w:pP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29BEDC2A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41601489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D84354" w:rsidRPr="008B764C" w14:paraId="0256FB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1: Conducted conformance</w:t>
            </w:r>
            <w:r>
              <w:t xml:space="preserve">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D84354" w:rsidRPr="008B764C" w14:paraId="14FBA0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</w:t>
            </w:r>
            <w:r>
              <w:t>2</w:t>
            </w:r>
            <w:r w:rsidRPr="00231E6E">
              <w:t>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2FA04EF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3005D26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5DA4CB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12370AD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D89F16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FFDD21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277234B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635E3C2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3137A4C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3EB927A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Core</w:t>
            </w:r>
            <w:proofErr w:type="spellEnd"/>
            <w:r>
              <w:rPr>
                <w:lang w:val="fr-FR"/>
              </w:rPr>
              <w:t xml:space="preserve">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6032345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10DBF54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 xml:space="preserve">NG-RAN; </w:t>
            </w:r>
            <w:proofErr w:type="spellStart"/>
            <w:r>
              <w:t>Xn</w:t>
            </w:r>
            <w:proofErr w:type="spellEnd"/>
            <w:r>
              <w:t xml:space="preserve"> Application Protocol (</w:t>
            </w:r>
            <w:proofErr w:type="spellStart"/>
            <w:r>
              <w:t>XnAP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77199F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2C2C3ECC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871E19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3E7B53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6B1F8A8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1E009760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944134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proofErr w:type="spellStart"/>
      <w:r w:rsidRPr="00D8452C">
        <w:rPr>
          <w:rFonts w:ascii="Times New Roman" w:hAnsi="Times New Roman"/>
          <w:b/>
          <w:sz w:val="20"/>
          <w:lang w:val="en-US"/>
        </w:rPr>
        <w:t>Yankun</w:t>
      </w:r>
      <w:proofErr w:type="spellEnd"/>
      <w:r w:rsidRPr="00D8452C">
        <w:rPr>
          <w:rFonts w:ascii="Times New Roman" w:hAnsi="Times New Roman"/>
          <w:b/>
          <w:sz w:val="20"/>
          <w:lang w:val="en-US"/>
        </w:rPr>
        <w:t xml:space="preserve">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 xml:space="preserve">SA2 </w:t>
      </w:r>
      <w:proofErr w:type="gramStart"/>
      <w:r>
        <w:t>have to</w:t>
      </w:r>
      <w:proofErr w:type="gramEnd"/>
      <w:r>
        <w:t xml:space="preserve">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4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proofErr w:type="spellStart"/>
            <w:r w:rsidRPr="008B764C">
              <w:t>Sanechips</w:t>
            </w:r>
            <w:proofErr w:type="spellEnd"/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proofErr w:type="spellStart"/>
            <w:r>
              <w:t>Saankhylabs</w:t>
            </w:r>
            <w:proofErr w:type="spellEnd"/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 xml:space="preserve">Pivotal </w:t>
            </w:r>
            <w:proofErr w:type="spellStart"/>
            <w:r>
              <w:t>Commware</w:t>
            </w:r>
            <w:proofErr w:type="spellEnd"/>
            <w:r>
              <w:t xml:space="preserve">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bookmarkEnd w:id="4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71EC4" w14:textId="77777777" w:rsidR="00944134" w:rsidRDefault="00944134">
      <w:r>
        <w:separator/>
      </w:r>
    </w:p>
  </w:endnote>
  <w:endnote w:type="continuationSeparator" w:id="0">
    <w:p w14:paraId="142D18FD" w14:textId="77777777" w:rsidR="00944134" w:rsidRDefault="0094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77202" w14:textId="77777777" w:rsidR="00944134" w:rsidRDefault="00944134">
      <w:r>
        <w:separator/>
      </w:r>
    </w:p>
  </w:footnote>
  <w:footnote w:type="continuationSeparator" w:id="0">
    <w:p w14:paraId="01EF5592" w14:textId="77777777" w:rsidR="00944134" w:rsidRDefault="00944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95091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B72A7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630E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E566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227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B2D72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328E8"/>
    <w:rsid w:val="00635FFD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1B4E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32FB"/>
    <w:rsid w:val="007768AE"/>
    <w:rsid w:val="0078034D"/>
    <w:rsid w:val="00785BC2"/>
    <w:rsid w:val="00786604"/>
    <w:rsid w:val="00790BCC"/>
    <w:rsid w:val="007920B4"/>
    <w:rsid w:val="007941B6"/>
    <w:rsid w:val="007959B9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D5953"/>
    <w:rsid w:val="007E2376"/>
    <w:rsid w:val="007F25D6"/>
    <w:rsid w:val="007F522E"/>
    <w:rsid w:val="007F7421"/>
    <w:rsid w:val="0080198A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54FD"/>
    <w:rsid w:val="00856009"/>
    <w:rsid w:val="0086058C"/>
    <w:rsid w:val="00862622"/>
    <w:rsid w:val="00863E89"/>
    <w:rsid w:val="00872557"/>
    <w:rsid w:val="00872B3B"/>
    <w:rsid w:val="0087417C"/>
    <w:rsid w:val="0088222A"/>
    <w:rsid w:val="008835FC"/>
    <w:rsid w:val="008874C7"/>
    <w:rsid w:val="008901F6"/>
    <w:rsid w:val="00891734"/>
    <w:rsid w:val="0089435D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134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E7BA7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254E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3E28"/>
    <w:rsid w:val="00B567D1"/>
    <w:rsid w:val="00B56CEA"/>
    <w:rsid w:val="00B62117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161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6A9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61165"/>
    <w:rsid w:val="00D70272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5AF4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07B3C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1BC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930D6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11380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QCOM</cp:lastModifiedBy>
  <cp:revision>2</cp:revision>
  <cp:lastPrinted>2000-02-29T16:31:00Z</cp:lastPrinted>
  <dcterms:created xsi:type="dcterms:W3CDTF">2021-12-15T22:53:00Z</dcterms:created>
  <dcterms:modified xsi:type="dcterms:W3CDTF">2021-12-15T22:53:00Z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